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7B9C" w:rsidRPr="00CF7D29" w14:paraId="058221A1" w14:textId="77777777" w:rsidTr="00CF7D29">
        <w:trPr>
          <w:trHeight w:val="699"/>
        </w:trPr>
        <w:tc>
          <w:tcPr>
            <w:tcW w:w="9060" w:type="dxa"/>
          </w:tcPr>
          <w:p w14:paraId="4C3A24CA" w14:textId="620C2A38" w:rsidR="008829F0" w:rsidRDefault="00EF246E" w:rsidP="008829F0">
            <w:pPr>
              <w:rPr>
                <w:i/>
                <w:iCs/>
                <w:sz w:val="24"/>
                <w:szCs w:val="24"/>
                <w:rtl/>
                <w:lang w:val="en-US"/>
              </w:rPr>
            </w:pPr>
            <w:r w:rsidRPr="00CF7D29">
              <w:rPr>
                <w:sz w:val="24"/>
                <w:szCs w:val="24"/>
                <w:lang w:val="en-US"/>
              </w:rPr>
              <w:t xml:space="preserve">Name of Higher Education Institution: </w:t>
            </w:r>
            <w:r w:rsidR="00A9720C">
              <w:rPr>
                <w:sz w:val="24"/>
                <w:szCs w:val="24"/>
                <w:lang w:val="en-US"/>
              </w:rPr>
              <w:t>University Ferhat Abbas Setif 1</w:t>
            </w:r>
          </w:p>
          <w:p w14:paraId="6DA246C7" w14:textId="29D6E1C7" w:rsidR="00277B9C" w:rsidRPr="00494DF0" w:rsidRDefault="00EF246E" w:rsidP="008829F0">
            <w:pPr>
              <w:rPr>
                <w:sz w:val="28"/>
                <w:szCs w:val="28"/>
              </w:rPr>
            </w:pPr>
            <w:r w:rsidRPr="00494DF0">
              <w:rPr>
                <w:sz w:val="24"/>
                <w:szCs w:val="24"/>
              </w:rPr>
              <w:t>Department:</w:t>
            </w:r>
            <w:r w:rsidR="00A9720C">
              <w:rPr>
                <w:sz w:val="24"/>
                <w:szCs w:val="24"/>
              </w:rPr>
              <w:t xml:space="preserve"> Microbiology</w:t>
            </w:r>
          </w:p>
        </w:tc>
      </w:tr>
    </w:tbl>
    <w:p w14:paraId="6C50CF2A" w14:textId="77777777" w:rsidR="00595FC4" w:rsidRPr="00494DF0" w:rsidRDefault="00595FC4" w:rsidP="00DB1B0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B73C9" w:rsidRPr="00A9720C" w14:paraId="17758361" w14:textId="77777777" w:rsidTr="00950DB8">
        <w:tc>
          <w:tcPr>
            <w:tcW w:w="9062" w:type="dxa"/>
            <w:shd w:val="clear" w:color="auto" w:fill="F2F2F2" w:themeFill="background1" w:themeFillShade="F2"/>
          </w:tcPr>
          <w:p w14:paraId="73286881" w14:textId="77777777" w:rsidR="00EF246E" w:rsidRPr="00CF7D29" w:rsidRDefault="00EF246E" w:rsidP="00EF246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b/>
                <w:bCs/>
                <w:sz w:val="28"/>
                <w:szCs w:val="28"/>
                <w:lang w:val="en-US"/>
              </w:rPr>
              <w:t>SYLLABUS OF MATTER</w:t>
            </w:r>
          </w:p>
          <w:p w14:paraId="703E0C94" w14:textId="77777777" w:rsidR="00950DB8" w:rsidRPr="00CF7D29" w:rsidRDefault="00EF246E" w:rsidP="00EF246E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(</w:t>
            </w:r>
            <w:r w:rsidR="00CF7D29" w:rsidRPr="00CF7D29">
              <w:rPr>
                <w:b/>
                <w:bCs/>
                <w:lang w:val="en-US"/>
              </w:rPr>
              <w:t>To</w:t>
            </w:r>
            <w:r w:rsidRPr="00CF7D29">
              <w:rPr>
                <w:b/>
                <w:bCs/>
                <w:lang w:val="en-US"/>
              </w:rPr>
              <w:t xml:space="preserve"> be published on the institution's website)</w:t>
            </w:r>
          </w:p>
        </w:tc>
      </w:tr>
      <w:tr w:rsidR="009B73C9" w:rsidRPr="00A9720C" w14:paraId="42B5857E" w14:textId="77777777" w:rsidTr="009B73C9">
        <w:tc>
          <w:tcPr>
            <w:tcW w:w="9062" w:type="dxa"/>
          </w:tcPr>
          <w:p w14:paraId="67D07215" w14:textId="70CF2951" w:rsidR="00494DF0" w:rsidRPr="00A9720C" w:rsidRDefault="00A9720C" w:rsidP="00A9720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9720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ar-DZ"/>
              </w:rPr>
              <w:t>Discovery of Free and Open-Source Software</w:t>
            </w:r>
          </w:p>
        </w:tc>
      </w:tr>
    </w:tbl>
    <w:p w14:paraId="48CF01E6" w14:textId="77777777"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70"/>
        <w:gridCol w:w="3054"/>
        <w:gridCol w:w="997"/>
        <w:gridCol w:w="1513"/>
        <w:gridCol w:w="985"/>
        <w:gridCol w:w="1067"/>
      </w:tblGrid>
      <w:tr w:rsidR="008A5F23" w:rsidRPr="00A9720C" w14:paraId="45B8781B" w14:textId="77777777" w:rsidTr="00A9720C">
        <w:trPr>
          <w:trHeight w:val="547"/>
        </w:trPr>
        <w:tc>
          <w:tcPr>
            <w:tcW w:w="478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4888A733" w14:textId="77777777" w:rsidR="00770375" w:rsidRPr="00CF7D29" w:rsidRDefault="00EF246E" w:rsidP="0061109B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274" w:type="dxa"/>
            <w:gridSpan w:val="4"/>
            <w:shd w:val="clear" w:color="auto" w:fill="F2F2F2" w:themeFill="background1" w:themeFillShade="F2"/>
            <w:vAlign w:val="center"/>
          </w:tcPr>
          <w:p w14:paraId="3D8336C7" w14:textId="77777777" w:rsidR="00770375" w:rsidRDefault="00D0147E" w:rsidP="00CF7D29">
            <w:pPr>
              <w:jc w:val="center"/>
              <w:rPr>
                <w:rStyle w:val="rynqvb"/>
                <w:i/>
                <w:iCs/>
                <w:lang w:val="en-US"/>
              </w:rPr>
            </w:pPr>
            <w:r w:rsidRPr="00ED4FEA">
              <w:rPr>
                <w:rStyle w:val="rynqvb"/>
                <w:i/>
                <w:iCs/>
                <w:lang w:val="en-US"/>
              </w:rPr>
              <w:t>Name and S</w:t>
            </w:r>
            <w:r w:rsidRPr="00CF7D29">
              <w:rPr>
                <w:rStyle w:val="rynqvb"/>
                <w:i/>
                <w:iCs/>
                <w:lang w:val="en-US"/>
              </w:rPr>
              <w:t>urname</w:t>
            </w:r>
            <w:r w:rsidR="00EF246E" w:rsidRPr="00CF7D29">
              <w:rPr>
                <w:rStyle w:val="rynqvb"/>
                <w:i/>
                <w:iCs/>
                <w:lang w:val="en-US"/>
              </w:rPr>
              <w:t xml:space="preserve"> of the teacher</w:t>
            </w:r>
          </w:p>
          <w:p w14:paraId="6DD955AB" w14:textId="77777777" w:rsidR="00494DF0" w:rsidRPr="00CF7D29" w:rsidRDefault="00494DF0" w:rsidP="00CF7D29">
            <w:pPr>
              <w:jc w:val="center"/>
              <w:rPr>
                <w:b/>
                <w:bCs/>
                <w:i/>
                <w:iCs/>
                <w:lang w:val="en-US"/>
              </w:rPr>
            </w:pPr>
          </w:p>
        </w:tc>
      </w:tr>
      <w:tr w:rsidR="008A5F23" w:rsidRPr="00A9720C" w14:paraId="3D8F1148" w14:textId="77777777" w:rsidTr="00A9720C">
        <w:tc>
          <w:tcPr>
            <w:tcW w:w="4786" w:type="dxa"/>
            <w:gridSpan w:val="2"/>
            <w:vMerge/>
            <w:shd w:val="clear" w:color="auto" w:fill="F2F2F2" w:themeFill="background1" w:themeFillShade="F2"/>
            <w:vAlign w:val="center"/>
          </w:tcPr>
          <w:p w14:paraId="50E48EBB" w14:textId="77777777" w:rsidR="00770375" w:rsidRPr="00CF7D29" w:rsidRDefault="00770375" w:rsidP="007F3496">
            <w:pPr>
              <w:jc w:val="center"/>
              <w:rPr>
                <w:lang w:val="en-US"/>
              </w:rPr>
            </w:pPr>
          </w:p>
        </w:tc>
        <w:tc>
          <w:tcPr>
            <w:tcW w:w="4274" w:type="dxa"/>
            <w:gridSpan w:val="4"/>
            <w:shd w:val="clear" w:color="auto" w:fill="F2F2F2" w:themeFill="background1" w:themeFillShade="F2"/>
            <w:vAlign w:val="center"/>
          </w:tcPr>
          <w:p w14:paraId="6B447D7D" w14:textId="77777777" w:rsidR="00770375" w:rsidRPr="00CF7D29" w:rsidRDefault="00CF7D29" w:rsidP="00950DB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Reception of students per week</w:t>
            </w:r>
          </w:p>
        </w:tc>
      </w:tr>
      <w:tr w:rsidR="00A9720C" w:rsidRPr="00CF7D29" w14:paraId="5BC31B47" w14:textId="77777777" w:rsidTr="00A9720C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496CE26" w14:textId="77777777" w:rsidR="00A9720C" w:rsidRPr="00CF7D29" w:rsidRDefault="00A9720C" w:rsidP="00A9720C">
            <w:pPr>
              <w:rPr>
                <w:lang w:val="en-US"/>
              </w:rPr>
            </w:pPr>
            <w:r w:rsidRPr="00CF7D29">
              <w:rPr>
                <w:lang w:val="en-US"/>
              </w:rPr>
              <w:t>Email </w:t>
            </w:r>
          </w:p>
        </w:tc>
        <w:tc>
          <w:tcPr>
            <w:tcW w:w="3090" w:type="dxa"/>
          </w:tcPr>
          <w:p w14:paraId="186F5D3A" w14:textId="57FAD952" w:rsidR="00A9720C" w:rsidRPr="00CF7D29" w:rsidRDefault="00A9720C" w:rsidP="00A9720C">
            <w:pPr>
              <w:rPr>
                <w:i/>
                <w:iCs/>
                <w:sz w:val="16"/>
                <w:szCs w:val="16"/>
                <w:lang w:val="en-US"/>
              </w:rPr>
            </w:pPr>
            <w:r w:rsidRPr="00A9720C">
              <w:rPr>
                <w:b/>
                <w:bCs/>
                <w:lang w:val="en-US"/>
              </w:rPr>
              <w:t>asma.merabet@univ-oeb.dz</w:t>
            </w:r>
          </w:p>
        </w:tc>
        <w:tc>
          <w:tcPr>
            <w:tcW w:w="753" w:type="dxa"/>
            <w:shd w:val="clear" w:color="auto" w:fill="F2F2F2" w:themeFill="background1" w:themeFillShade="F2"/>
            <w:vAlign w:val="center"/>
          </w:tcPr>
          <w:p w14:paraId="0358303F" w14:textId="77777777" w:rsidR="00A9720C" w:rsidRPr="00CF7D29" w:rsidRDefault="00A9720C" w:rsidP="00A9720C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14:paraId="693FA0E0" w14:textId="48C23471" w:rsidR="00A9720C" w:rsidRPr="00CF7D29" w:rsidRDefault="00A9720C" w:rsidP="00A9720C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Wed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90B8FDC" w14:textId="77777777" w:rsidR="00A9720C" w:rsidRPr="00CF7D29" w:rsidRDefault="00A9720C" w:rsidP="00A9720C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14:paraId="5B9AC6A2" w14:textId="3EA3A359" w:rsidR="00A9720C" w:rsidRPr="00CF7D29" w:rsidRDefault="00A9720C" w:rsidP="00A9720C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10</w:t>
            </w:r>
          </w:p>
        </w:tc>
      </w:tr>
      <w:tr w:rsidR="00A9720C" w:rsidRPr="00CF7D29" w14:paraId="06427C03" w14:textId="77777777" w:rsidTr="00A9720C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66FA583E" w14:textId="77777777" w:rsidR="00A9720C" w:rsidRPr="00CF7D29" w:rsidRDefault="00A9720C" w:rsidP="00A9720C">
            <w:pPr>
              <w:rPr>
                <w:lang w:val="en-US"/>
              </w:rPr>
            </w:pPr>
            <w:r w:rsidRPr="00CF7D29">
              <w:rPr>
                <w:lang w:val="en-US"/>
              </w:rPr>
              <w:t>Office Phone N°</w:t>
            </w:r>
          </w:p>
        </w:tc>
        <w:tc>
          <w:tcPr>
            <w:tcW w:w="3090" w:type="dxa"/>
          </w:tcPr>
          <w:p w14:paraId="2D18407B" w14:textId="6025962B" w:rsidR="00A9720C" w:rsidRPr="00CF7D29" w:rsidRDefault="00A9720C" w:rsidP="00A9720C">
            <w:pPr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5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0" w:name="Texte5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</w:tc>
        <w:tc>
          <w:tcPr>
            <w:tcW w:w="753" w:type="dxa"/>
            <w:shd w:val="clear" w:color="auto" w:fill="F2F2F2" w:themeFill="background1" w:themeFillShade="F2"/>
            <w:vAlign w:val="center"/>
          </w:tcPr>
          <w:p w14:paraId="166E6F20" w14:textId="77777777" w:rsidR="00A9720C" w:rsidRPr="00CF7D29" w:rsidRDefault="00A9720C" w:rsidP="00A9720C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14:paraId="25A9DA32" w14:textId="77777777" w:rsidR="00A9720C" w:rsidRPr="00CF7D29" w:rsidRDefault="00A9720C" w:rsidP="00A9720C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9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1" w:name="Texte9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0247327" w14:textId="77777777" w:rsidR="00A9720C" w:rsidRPr="00CF7D29" w:rsidRDefault="00A9720C" w:rsidP="00A9720C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14:paraId="1162617C" w14:textId="77777777" w:rsidR="00A9720C" w:rsidRPr="00CF7D29" w:rsidRDefault="00A9720C" w:rsidP="00A9720C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3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2" w:name="Texte13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2"/>
          </w:p>
        </w:tc>
      </w:tr>
      <w:tr w:rsidR="00A9720C" w:rsidRPr="00CF7D29" w14:paraId="5345D59F" w14:textId="77777777" w:rsidTr="00A9720C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F9C3625" w14:textId="77777777" w:rsidR="00A9720C" w:rsidRPr="00CF7D29" w:rsidRDefault="00A9720C" w:rsidP="00A9720C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CF7D29">
              <w:rPr>
                <w:lang w:val="en-US"/>
              </w:rPr>
              <w:t>ecr</w:t>
            </w:r>
            <w:r>
              <w:rPr>
                <w:lang w:val="en-US"/>
              </w:rPr>
              <w:t>e</w:t>
            </w:r>
            <w:r w:rsidRPr="00CF7D29">
              <w:rPr>
                <w:lang w:val="en-US"/>
              </w:rPr>
              <w:t>tar</w:t>
            </w:r>
            <w:r>
              <w:rPr>
                <w:lang w:val="en-US"/>
              </w:rPr>
              <w:t>y Phone</w:t>
            </w:r>
          </w:p>
        </w:tc>
        <w:tc>
          <w:tcPr>
            <w:tcW w:w="3090" w:type="dxa"/>
          </w:tcPr>
          <w:p w14:paraId="66D5F82C" w14:textId="7A23D041" w:rsidR="00A9720C" w:rsidRPr="00CF7D29" w:rsidRDefault="00A9720C" w:rsidP="00A9720C">
            <w:pPr>
              <w:rPr>
                <w:i/>
                <w:iCs/>
                <w:lang w:val="en-US"/>
              </w:rPr>
            </w:pPr>
            <w: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3" w:name="Texte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753" w:type="dxa"/>
            <w:shd w:val="clear" w:color="auto" w:fill="F2F2F2" w:themeFill="background1" w:themeFillShade="F2"/>
            <w:vAlign w:val="center"/>
          </w:tcPr>
          <w:p w14:paraId="399E8E05" w14:textId="77777777" w:rsidR="00A9720C" w:rsidRPr="00CF7D29" w:rsidRDefault="00A9720C" w:rsidP="00A9720C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14:paraId="12BB2E16" w14:textId="77777777" w:rsidR="00A9720C" w:rsidRPr="00CF7D29" w:rsidRDefault="00A9720C" w:rsidP="00A9720C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0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4" w:name="Texte10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4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1E3B46C" w14:textId="77777777" w:rsidR="00A9720C" w:rsidRPr="00CF7D29" w:rsidRDefault="00A9720C" w:rsidP="00A9720C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14:paraId="078D5014" w14:textId="77777777" w:rsidR="00A9720C" w:rsidRPr="00CF7D29" w:rsidRDefault="00A9720C" w:rsidP="00A9720C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5" w:name="Texte14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5"/>
          </w:p>
        </w:tc>
      </w:tr>
      <w:tr w:rsidR="00A9720C" w:rsidRPr="00CF7D29" w14:paraId="6630019D" w14:textId="77777777" w:rsidTr="00A9720C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921241B" w14:textId="77777777" w:rsidR="00A9720C" w:rsidRPr="00CF7D29" w:rsidRDefault="00A9720C" w:rsidP="00A9720C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3090" w:type="dxa"/>
          </w:tcPr>
          <w:p w14:paraId="4772F680" w14:textId="579E6E85" w:rsidR="00A9720C" w:rsidRPr="00CF7D29" w:rsidRDefault="00A9720C" w:rsidP="00A9720C">
            <w:pPr>
              <w:rPr>
                <w:i/>
                <w:iCs/>
                <w:lang w:val="en-US"/>
              </w:rPr>
            </w:pPr>
            <w:r>
              <w:t>0657243007</w:t>
            </w:r>
          </w:p>
        </w:tc>
        <w:tc>
          <w:tcPr>
            <w:tcW w:w="753" w:type="dxa"/>
            <w:shd w:val="clear" w:color="auto" w:fill="F2F2F2" w:themeFill="background1" w:themeFillShade="F2"/>
            <w:vAlign w:val="center"/>
          </w:tcPr>
          <w:p w14:paraId="20676C69" w14:textId="77777777" w:rsidR="00A9720C" w:rsidRPr="00CF7D29" w:rsidRDefault="00A9720C" w:rsidP="00A9720C">
            <w:pPr>
              <w:rPr>
                <w:lang w:val="en-US"/>
              </w:rPr>
            </w:pPr>
            <w:r w:rsidRPr="00CF7D29">
              <w:rPr>
                <w:lang w:val="en-US"/>
              </w:rPr>
              <w:t>B</w:t>
            </w:r>
            <w:r>
              <w:rPr>
                <w:lang w:val="en-US"/>
              </w:rPr>
              <w:t>uilding</w:t>
            </w:r>
            <w:r w:rsidRPr="00CF7D29">
              <w:rPr>
                <w:lang w:val="en-US"/>
              </w:rPr>
              <w:t xml:space="preserve">:                                 </w:t>
            </w:r>
          </w:p>
        </w:tc>
        <w:tc>
          <w:tcPr>
            <w:tcW w:w="1544" w:type="dxa"/>
            <w:vAlign w:val="center"/>
          </w:tcPr>
          <w:p w14:paraId="3AB6BECD" w14:textId="6B2AFF20" w:rsidR="00A9720C" w:rsidRPr="00CF7D29" w:rsidRDefault="00A9720C" w:rsidP="00A9720C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SLF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FC2A354" w14:textId="77777777" w:rsidR="00A9720C" w:rsidRPr="00CF7D29" w:rsidRDefault="00A9720C" w:rsidP="00A9720C">
            <w:pPr>
              <w:rPr>
                <w:lang w:val="en-US"/>
              </w:rPr>
            </w:pPr>
            <w:r>
              <w:rPr>
                <w:lang w:val="en-US"/>
              </w:rPr>
              <w:t>Office</w:t>
            </w:r>
            <w:r w:rsidRPr="00CF7D29">
              <w:rPr>
                <w:lang w:val="en-US"/>
              </w:rPr>
              <w:t>:</w:t>
            </w:r>
          </w:p>
        </w:tc>
        <w:tc>
          <w:tcPr>
            <w:tcW w:w="985" w:type="dxa"/>
            <w:vAlign w:val="center"/>
          </w:tcPr>
          <w:p w14:paraId="390093B9" w14:textId="765913EE" w:rsidR="00A9720C" w:rsidRPr="00CF7D29" w:rsidRDefault="00A9720C" w:rsidP="00A9720C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Teacher’s room</w:t>
            </w:r>
          </w:p>
        </w:tc>
      </w:tr>
    </w:tbl>
    <w:p w14:paraId="5F0E2EE7" w14:textId="77777777" w:rsidR="00770375" w:rsidRPr="00CF7D29" w:rsidRDefault="00770375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A9720C" w14:paraId="67B89149" w14:textId="77777777" w:rsidTr="008264DC">
        <w:tc>
          <w:tcPr>
            <w:tcW w:w="5000" w:type="pct"/>
            <w:gridSpan w:val="8"/>
            <w:vAlign w:val="center"/>
          </w:tcPr>
          <w:p w14:paraId="3E2A2D02" w14:textId="77777777" w:rsidR="000C19B5" w:rsidRPr="00CF7D29" w:rsidRDefault="00CF7D29" w:rsidP="000C19B5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PRACTICAL WORK</w:t>
            </w:r>
          </w:p>
          <w:p w14:paraId="730D7E70" w14:textId="77777777" w:rsidR="009A4FF8" w:rsidRPr="00CF7D29" w:rsidRDefault="009A4FF8" w:rsidP="000C19B5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14:paraId="5864845C" w14:textId="77777777" w:rsidTr="008264DC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14:paraId="2EAA8E70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14:paraId="60272E42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14:paraId="5A26966E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14:paraId="1565EEDA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14:paraId="0288E276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0C19B5" w:rsidRPr="00CF7D29" w14:paraId="2CE7450C" w14:textId="77777777" w:rsidTr="008264DC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14:paraId="23369FCF" w14:textId="77777777" w:rsidR="000C19B5" w:rsidRPr="00CF7D29" w:rsidRDefault="000C19B5" w:rsidP="00323CE6">
            <w:pPr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019D7F47" w14:textId="77777777" w:rsidR="000C19B5" w:rsidRPr="00CF7D29" w:rsidRDefault="000C19B5" w:rsidP="00323CE6">
            <w:pPr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14:paraId="12286751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33103B76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10C5E337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12AA7FCD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14:paraId="31F589E4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14:paraId="33B7CAAE" w14:textId="77777777"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A9720C" w:rsidRPr="00CF7D29" w14:paraId="55A5247A" w14:textId="77777777" w:rsidTr="00B57355">
        <w:tc>
          <w:tcPr>
            <w:tcW w:w="1295" w:type="pct"/>
          </w:tcPr>
          <w:p w14:paraId="3F50B8A9" w14:textId="647BDBD0" w:rsidR="00A9720C" w:rsidRPr="00CF7D29" w:rsidRDefault="00A9720C" w:rsidP="00A9720C">
            <w:pPr>
              <w:rPr>
                <w:i/>
                <w:iCs/>
                <w:lang w:val="en-US"/>
              </w:rPr>
            </w:pPr>
            <w:r w:rsidRPr="00FB1C5B">
              <w:rPr>
                <w:b/>
                <w:bCs/>
                <w:lang w:val="en-US"/>
              </w:rPr>
              <w:t>Asma Merabet</w:t>
            </w:r>
          </w:p>
        </w:tc>
        <w:tc>
          <w:tcPr>
            <w:tcW w:w="892" w:type="pct"/>
          </w:tcPr>
          <w:p w14:paraId="16C8FEAE" w14:textId="1E4AD352" w:rsidR="00A9720C" w:rsidRPr="00CF7D29" w:rsidRDefault="00A9720C" w:rsidP="00A9720C">
            <w:pPr>
              <w:rPr>
                <w:i/>
                <w:iCs/>
                <w:lang w:val="en-US"/>
              </w:rPr>
            </w:pPr>
            <w:r>
              <w:t>Hall</w:t>
            </w:r>
            <w:r>
              <w:t xml:space="preserve"> 6</w:t>
            </w:r>
          </w:p>
        </w:tc>
        <w:tc>
          <w:tcPr>
            <w:tcW w:w="470" w:type="pct"/>
          </w:tcPr>
          <w:p w14:paraId="37DF1BC0" w14:textId="41DE709C" w:rsidR="00A9720C" w:rsidRPr="00CF7D29" w:rsidRDefault="00A9720C" w:rsidP="00A9720C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Sunday</w:t>
            </w:r>
          </w:p>
        </w:tc>
        <w:tc>
          <w:tcPr>
            <w:tcW w:w="469" w:type="pct"/>
          </w:tcPr>
          <w:p w14:paraId="0538539E" w14:textId="6FFF7DE9" w:rsidR="00A9720C" w:rsidRPr="00CF7D29" w:rsidRDefault="00A9720C" w:rsidP="00A9720C">
            <w:pPr>
              <w:rPr>
                <w:i/>
                <w:iCs/>
                <w:lang w:val="en-US"/>
              </w:rPr>
            </w:pPr>
            <w:r>
              <w:t>14h</w:t>
            </w:r>
          </w:p>
        </w:tc>
        <w:tc>
          <w:tcPr>
            <w:tcW w:w="469" w:type="pct"/>
          </w:tcPr>
          <w:p w14:paraId="5CEC9715" w14:textId="37AC3875" w:rsidR="00A9720C" w:rsidRPr="00CF7D29" w:rsidRDefault="00A9720C" w:rsidP="00A9720C">
            <w:pPr>
              <w:rPr>
                <w:i/>
                <w:iCs/>
                <w:lang w:val="en-US"/>
              </w:rPr>
            </w:pPr>
          </w:p>
        </w:tc>
        <w:tc>
          <w:tcPr>
            <w:tcW w:w="469" w:type="pct"/>
          </w:tcPr>
          <w:p w14:paraId="7B6CF3CA" w14:textId="2C6EF4A5" w:rsidR="00A9720C" w:rsidRPr="00CF7D29" w:rsidRDefault="00A9720C" w:rsidP="00A9720C">
            <w:pPr>
              <w:rPr>
                <w:i/>
                <w:iCs/>
                <w:lang w:val="en-US"/>
              </w:rPr>
            </w:pPr>
          </w:p>
        </w:tc>
        <w:tc>
          <w:tcPr>
            <w:tcW w:w="470" w:type="pct"/>
          </w:tcPr>
          <w:p w14:paraId="1DD1938E" w14:textId="626A8B4D" w:rsidR="00A9720C" w:rsidRPr="00CF7D29" w:rsidRDefault="00A9720C" w:rsidP="00A9720C">
            <w:pPr>
              <w:rPr>
                <w:i/>
                <w:iCs/>
                <w:lang w:val="en-US"/>
              </w:rPr>
            </w:pPr>
          </w:p>
        </w:tc>
        <w:tc>
          <w:tcPr>
            <w:tcW w:w="466" w:type="pct"/>
          </w:tcPr>
          <w:p w14:paraId="0C167C24" w14:textId="704356EC" w:rsidR="00A9720C" w:rsidRPr="00CF7D29" w:rsidRDefault="00A9720C" w:rsidP="00A9720C">
            <w:pPr>
              <w:rPr>
                <w:i/>
                <w:iCs/>
                <w:lang w:val="en-US"/>
              </w:rPr>
            </w:pPr>
          </w:p>
        </w:tc>
      </w:tr>
    </w:tbl>
    <w:p w14:paraId="3FD9A515" w14:textId="77777777" w:rsidR="00DD0E78" w:rsidRPr="00CF7D29" w:rsidRDefault="00DD0E78" w:rsidP="00DB1B06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CF7D29" w14:paraId="3D8A0599" w14:textId="77777777" w:rsidTr="008264DC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14:paraId="1B9EFE2F" w14:textId="77777777" w:rsidR="00950DB8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COURSE DESCRIPTION</w:t>
            </w:r>
          </w:p>
        </w:tc>
      </w:tr>
      <w:tr w:rsidR="00494DF0" w:rsidRPr="00C9027C" w14:paraId="67D0DD44" w14:textId="77777777" w:rsidTr="008264DC">
        <w:tc>
          <w:tcPr>
            <w:tcW w:w="2547" w:type="dxa"/>
            <w:shd w:val="clear" w:color="auto" w:fill="F2F2F2" w:themeFill="background1" w:themeFillShade="F2"/>
          </w:tcPr>
          <w:p w14:paraId="7305A515" w14:textId="77777777" w:rsidR="00494DF0" w:rsidRPr="00CF7D29" w:rsidRDefault="00494DF0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Objective</w:t>
            </w:r>
          </w:p>
        </w:tc>
        <w:tc>
          <w:tcPr>
            <w:tcW w:w="6513" w:type="dxa"/>
          </w:tcPr>
          <w:p w14:paraId="3A9B030D" w14:textId="2033996B" w:rsidR="00494DF0" w:rsidRPr="00CF7D29" w:rsidRDefault="00C9027C" w:rsidP="006D0532">
            <w:pPr>
              <w:rPr>
                <w:i/>
                <w:iCs/>
                <w:lang w:val="en-US"/>
              </w:rPr>
            </w:pPr>
            <w:r w:rsidRPr="00C9027C">
              <w:rPr>
                <w:i/>
                <w:iCs/>
                <w:lang w:val="en-US"/>
              </w:rPr>
              <w:t xml:space="preserve">Understand the fundamental principles of free and </w:t>
            </w:r>
            <w:r w:rsidR="005417A2" w:rsidRPr="00C9027C">
              <w:rPr>
                <w:i/>
                <w:iCs/>
                <w:lang w:val="en-US"/>
              </w:rPr>
              <w:t>open-source</w:t>
            </w:r>
            <w:r w:rsidRPr="00C9027C">
              <w:rPr>
                <w:i/>
                <w:iCs/>
                <w:lang w:val="en-US"/>
              </w:rPr>
              <w:t xml:space="preserve"> software, discover the tools used in biological and environmental sciences, and acquire basic skills in Linux, data management, and </w:t>
            </w:r>
            <w:r w:rsidR="005417A2" w:rsidRPr="00C9027C">
              <w:rPr>
                <w:i/>
                <w:iCs/>
                <w:lang w:val="en-US"/>
              </w:rPr>
              <w:t>open-source</w:t>
            </w:r>
            <w:r w:rsidRPr="00C9027C">
              <w:rPr>
                <w:i/>
                <w:iCs/>
                <w:lang w:val="en-US"/>
              </w:rPr>
              <w:t xml:space="preserve"> office automation.</w:t>
            </w:r>
          </w:p>
        </w:tc>
      </w:tr>
      <w:tr w:rsidR="00494DF0" w:rsidRPr="00CF7D29" w14:paraId="49AFDC61" w14:textId="77777777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52C567D9" w14:textId="77777777"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Unit Teaching Type</w:t>
            </w:r>
          </w:p>
        </w:tc>
        <w:tc>
          <w:tcPr>
            <w:tcW w:w="6513" w:type="dxa"/>
          </w:tcPr>
          <w:p w14:paraId="7A2DCA1E" w14:textId="4F784CD3" w:rsidR="00494DF0" w:rsidRPr="00CF7D29" w:rsidRDefault="005417A2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Discovery</w:t>
            </w:r>
          </w:p>
        </w:tc>
      </w:tr>
      <w:tr w:rsidR="00494DF0" w:rsidRPr="00C5531E" w14:paraId="1F1F347C" w14:textId="77777777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7AA65C43" w14:textId="77777777"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Short content</w:t>
            </w:r>
          </w:p>
        </w:tc>
        <w:tc>
          <w:tcPr>
            <w:tcW w:w="6513" w:type="dxa"/>
          </w:tcPr>
          <w:p w14:paraId="5B2E6D2D" w14:textId="1D783F89" w:rsidR="00494DF0" w:rsidRPr="00CF7D29" w:rsidRDefault="005417A2" w:rsidP="0042399D">
            <w:pPr>
              <w:rPr>
                <w:i/>
                <w:iCs/>
                <w:lang w:val="en-US"/>
              </w:rPr>
            </w:pPr>
            <w:r w:rsidRPr="005417A2">
              <w:rPr>
                <w:i/>
                <w:iCs/>
                <w:lang w:val="en-US"/>
              </w:rPr>
              <w:t>Chapter I — Introduction to Free and Open-Source Software (definitions, history, philosophy, free licenses, examples). Chapter II — Free Operating Systems: Linux (distributions, installation, basic terminal commands). Chapter III — Office Automation and Scientific Project Management (LibreOffice, Zotero/JabRef, Git/GitHub, Google Drive/Nextcloud).</w:t>
            </w:r>
          </w:p>
        </w:tc>
      </w:tr>
      <w:tr w:rsidR="00494DF0" w:rsidRPr="00CF7D29" w14:paraId="2BE47A76" w14:textId="77777777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0B2D4A6C" w14:textId="77777777" w:rsidR="00494DF0" w:rsidRPr="00CF7D29" w:rsidRDefault="00494DF0" w:rsidP="0042399D">
            <w:pPr>
              <w:rPr>
                <w:lang w:val="en-US"/>
              </w:rPr>
            </w:pPr>
            <w:r>
              <w:rPr>
                <w:rStyle w:val="rynqvb"/>
              </w:rPr>
              <w:t>Subject Credits</w:t>
            </w:r>
          </w:p>
        </w:tc>
        <w:tc>
          <w:tcPr>
            <w:tcW w:w="6513" w:type="dxa"/>
          </w:tcPr>
          <w:p w14:paraId="638CCEC0" w14:textId="13E319A2" w:rsidR="00494DF0" w:rsidRPr="00CF7D29" w:rsidRDefault="005417A2" w:rsidP="0042399D">
            <w:pPr>
              <w:rPr>
                <w:i/>
                <w:iCs/>
                <w:lang w:val="en-US"/>
              </w:rPr>
            </w:pPr>
            <w:r>
              <w:rPr>
                <w:rFonts w:hint="cs"/>
                <w:i/>
                <w:iCs/>
                <w:rtl/>
                <w:lang w:val="en-US"/>
              </w:rPr>
              <w:t>1</w:t>
            </w:r>
          </w:p>
        </w:tc>
      </w:tr>
      <w:tr w:rsidR="00494DF0" w:rsidRPr="00CF7D29" w14:paraId="0356DCE2" w14:textId="77777777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773ACB1E" w14:textId="77777777"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rStyle w:val="rynqvb"/>
              </w:rPr>
              <w:t xml:space="preserve">Matter </w:t>
            </w:r>
            <w:r>
              <w:rPr>
                <w:rStyle w:val="rynqvb"/>
              </w:rPr>
              <w:t>coefficient</w:t>
            </w:r>
          </w:p>
        </w:tc>
        <w:tc>
          <w:tcPr>
            <w:tcW w:w="6513" w:type="dxa"/>
          </w:tcPr>
          <w:p w14:paraId="258F3E54" w14:textId="0A5B1181" w:rsidR="00494DF0" w:rsidRPr="00CF7D29" w:rsidRDefault="005417A2" w:rsidP="0042399D">
            <w:pPr>
              <w:rPr>
                <w:i/>
                <w:iCs/>
                <w:lang w:val="en-US"/>
              </w:rPr>
            </w:pPr>
            <w:r>
              <w:rPr>
                <w:rFonts w:hint="cs"/>
                <w:i/>
                <w:iCs/>
                <w:rtl/>
                <w:lang w:val="en-US"/>
              </w:rPr>
              <w:t>1</w:t>
            </w:r>
          </w:p>
        </w:tc>
      </w:tr>
      <w:tr w:rsidR="0042399D" w:rsidRPr="00CF7D29" w14:paraId="46FD9E70" w14:textId="77777777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36647EB4" w14:textId="77777777" w:rsidR="0042399D" w:rsidRPr="00CF7D29" w:rsidRDefault="00CF7D29" w:rsidP="0042399D">
            <w:pPr>
              <w:rPr>
                <w:lang w:val="en-US"/>
              </w:rPr>
            </w:pPr>
            <w:r>
              <w:rPr>
                <w:rStyle w:val="rynqvb"/>
              </w:rPr>
              <w:t>Participation Weighting</w:t>
            </w:r>
          </w:p>
        </w:tc>
        <w:tc>
          <w:tcPr>
            <w:tcW w:w="6513" w:type="dxa"/>
            <w:vAlign w:val="center"/>
          </w:tcPr>
          <w:p w14:paraId="485D867F" w14:textId="2A250A57" w:rsidR="0042399D" w:rsidRPr="00CF7D29" w:rsidRDefault="005417A2" w:rsidP="0042399D">
            <w:pPr>
              <w:rPr>
                <w:i/>
                <w:iCs/>
                <w:lang w:val="en-US"/>
              </w:rPr>
            </w:pPr>
            <w:r>
              <w:rPr>
                <w:rFonts w:hint="cs"/>
                <w:i/>
                <w:iCs/>
                <w:rtl/>
                <w:lang w:val="en-US"/>
              </w:rPr>
              <w:t>/</w:t>
            </w:r>
          </w:p>
        </w:tc>
      </w:tr>
      <w:tr w:rsidR="0042399D" w:rsidRPr="00CF7D29" w14:paraId="3132D29E" w14:textId="77777777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0AB40289" w14:textId="77777777" w:rsidR="0042399D" w:rsidRPr="00CF7D29" w:rsidRDefault="00CF7D29" w:rsidP="0042399D">
            <w:pPr>
              <w:rPr>
                <w:lang w:val="en-US"/>
              </w:rPr>
            </w:pPr>
            <w:r>
              <w:rPr>
                <w:rStyle w:val="rynqvb"/>
              </w:rPr>
              <w:t>Attendance Weighting</w:t>
            </w:r>
          </w:p>
        </w:tc>
        <w:tc>
          <w:tcPr>
            <w:tcW w:w="6513" w:type="dxa"/>
            <w:vAlign w:val="center"/>
          </w:tcPr>
          <w:p w14:paraId="36D1FF10" w14:textId="6A0A8704" w:rsidR="0042399D" w:rsidRPr="00CF7D29" w:rsidRDefault="005417A2" w:rsidP="0042399D">
            <w:pPr>
              <w:rPr>
                <w:i/>
                <w:iCs/>
                <w:lang w:val="en-US"/>
              </w:rPr>
            </w:pPr>
            <w:r>
              <w:rPr>
                <w:rFonts w:hint="cs"/>
                <w:i/>
                <w:iCs/>
                <w:rtl/>
                <w:lang w:val="en-US"/>
              </w:rPr>
              <w:t>/</w:t>
            </w:r>
          </w:p>
        </w:tc>
      </w:tr>
      <w:tr w:rsidR="0042399D" w:rsidRPr="00CF7D29" w14:paraId="6F181578" w14:textId="77777777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05C6CE05" w14:textId="77777777" w:rsidR="0042399D" w:rsidRPr="00CF7D29" w:rsidRDefault="00CF7D29" w:rsidP="0042399D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.C. Average Calculation</w:t>
            </w:r>
          </w:p>
        </w:tc>
        <w:tc>
          <w:tcPr>
            <w:tcW w:w="6513" w:type="dxa"/>
            <w:vAlign w:val="center"/>
          </w:tcPr>
          <w:p w14:paraId="36DA4865" w14:textId="30EA955F" w:rsidR="0042399D" w:rsidRPr="00CF7D29" w:rsidRDefault="005417A2" w:rsidP="0042399D">
            <w:pPr>
              <w:rPr>
                <w:i/>
                <w:iCs/>
                <w:lang w:val="en-US"/>
              </w:rPr>
            </w:pPr>
            <w:r>
              <w:rPr>
                <w:rFonts w:hint="cs"/>
                <w:i/>
                <w:iCs/>
                <w:rtl/>
                <w:lang w:val="en-US"/>
              </w:rPr>
              <w:t>/</w:t>
            </w:r>
          </w:p>
        </w:tc>
      </w:tr>
      <w:tr w:rsidR="00E04AFD" w:rsidRPr="00CF7D29" w14:paraId="4360195F" w14:textId="77777777" w:rsidTr="008264DC">
        <w:tc>
          <w:tcPr>
            <w:tcW w:w="2547" w:type="dxa"/>
            <w:shd w:val="clear" w:color="auto" w:fill="F2F2F2" w:themeFill="background1" w:themeFillShade="F2"/>
          </w:tcPr>
          <w:p w14:paraId="09FC8114" w14:textId="77777777" w:rsidR="00E04AFD" w:rsidRPr="00CF7D29" w:rsidRDefault="00CF7D29" w:rsidP="00E04AFD">
            <w:pPr>
              <w:rPr>
                <w:lang w:val="en-US"/>
              </w:rPr>
            </w:pPr>
            <w:r>
              <w:rPr>
                <w:rStyle w:val="rynqvb"/>
              </w:rPr>
              <w:t>Targeted skills</w:t>
            </w:r>
          </w:p>
        </w:tc>
        <w:tc>
          <w:tcPr>
            <w:tcW w:w="6513" w:type="dxa"/>
          </w:tcPr>
          <w:p w14:paraId="5FC5C224" w14:textId="77777777" w:rsidR="005417A2" w:rsidRPr="005417A2" w:rsidRDefault="005417A2" w:rsidP="005417A2">
            <w:pPr>
              <w:rPr>
                <w:i/>
                <w:iCs/>
                <w:lang w:val="en-US"/>
              </w:rPr>
            </w:pPr>
            <w:r w:rsidRPr="005417A2">
              <w:rPr>
                <w:i/>
                <w:iCs/>
                <w:lang w:val="en-US"/>
              </w:rPr>
              <w:t>- Distinguish between free, open-source, and proprietary software</w:t>
            </w:r>
          </w:p>
          <w:p w14:paraId="40B5CE92" w14:textId="77777777" w:rsidR="005417A2" w:rsidRPr="005417A2" w:rsidRDefault="005417A2" w:rsidP="005417A2">
            <w:pPr>
              <w:rPr>
                <w:i/>
                <w:iCs/>
                <w:lang w:val="en-US"/>
              </w:rPr>
            </w:pPr>
            <w:r w:rsidRPr="005417A2">
              <w:rPr>
                <w:i/>
                <w:iCs/>
                <w:lang w:val="en-US"/>
              </w:rPr>
              <w:t>- Install and use a Linux distribution</w:t>
            </w:r>
          </w:p>
          <w:p w14:paraId="19C29BAC" w14:textId="77777777" w:rsidR="005417A2" w:rsidRPr="005417A2" w:rsidRDefault="005417A2" w:rsidP="005417A2">
            <w:pPr>
              <w:rPr>
                <w:i/>
                <w:iCs/>
                <w:lang w:val="en-US"/>
              </w:rPr>
            </w:pPr>
            <w:r w:rsidRPr="005417A2">
              <w:rPr>
                <w:i/>
                <w:iCs/>
                <w:lang w:val="en-US"/>
              </w:rPr>
              <w:t>- Master basic terminal commands</w:t>
            </w:r>
          </w:p>
          <w:p w14:paraId="59DAC6C9" w14:textId="77777777" w:rsidR="005417A2" w:rsidRPr="005417A2" w:rsidRDefault="005417A2" w:rsidP="005417A2">
            <w:pPr>
              <w:rPr>
                <w:i/>
                <w:iCs/>
                <w:lang w:val="en-US"/>
              </w:rPr>
            </w:pPr>
            <w:r w:rsidRPr="005417A2">
              <w:rPr>
                <w:i/>
                <w:iCs/>
                <w:lang w:val="en-US"/>
              </w:rPr>
              <w:t>- Use LibreOffice for scientific writing</w:t>
            </w:r>
          </w:p>
          <w:p w14:paraId="3908FACA" w14:textId="77777777" w:rsidR="005417A2" w:rsidRPr="005417A2" w:rsidRDefault="005417A2" w:rsidP="005417A2">
            <w:pPr>
              <w:rPr>
                <w:i/>
                <w:iCs/>
                <w:lang w:val="en-US"/>
              </w:rPr>
            </w:pPr>
            <w:r w:rsidRPr="005417A2">
              <w:rPr>
                <w:i/>
                <w:iCs/>
                <w:lang w:val="en-US"/>
              </w:rPr>
              <w:t>- Manage bibliographic references with Zotero/JabRef</w:t>
            </w:r>
          </w:p>
          <w:p w14:paraId="2889F532" w14:textId="77777777" w:rsidR="005417A2" w:rsidRPr="005417A2" w:rsidRDefault="005417A2" w:rsidP="005417A2">
            <w:pPr>
              <w:rPr>
                <w:i/>
                <w:iCs/>
                <w:lang w:val="en-US"/>
              </w:rPr>
            </w:pPr>
            <w:r w:rsidRPr="005417A2">
              <w:rPr>
                <w:i/>
                <w:iCs/>
                <w:lang w:val="en-US"/>
              </w:rPr>
              <w:t>- Version control and code sharing with Git/GitHub</w:t>
            </w:r>
          </w:p>
          <w:p w14:paraId="36F07FB5" w14:textId="4F904286" w:rsidR="0042399D" w:rsidRPr="00CF7D29" w:rsidRDefault="005417A2" w:rsidP="005417A2">
            <w:pPr>
              <w:rPr>
                <w:i/>
                <w:iCs/>
                <w:lang w:val="en-US"/>
              </w:rPr>
            </w:pPr>
            <w:r w:rsidRPr="005417A2">
              <w:rPr>
                <w:i/>
                <w:iCs/>
                <w:lang w:val="en-US"/>
              </w:rPr>
              <w:t>- Collaborate via cloud storage platforms</w:t>
            </w:r>
          </w:p>
        </w:tc>
      </w:tr>
    </w:tbl>
    <w:p w14:paraId="24297F1E" w14:textId="77777777" w:rsidR="001D1D3B" w:rsidRDefault="001D1D3B" w:rsidP="00D144DB">
      <w:pPr>
        <w:rPr>
          <w:rtl/>
          <w:lang w:val="en-US"/>
        </w:rPr>
      </w:pPr>
    </w:p>
    <w:p w14:paraId="75661115" w14:textId="77777777" w:rsidR="005417A2" w:rsidRPr="00CF7D29" w:rsidRDefault="005417A2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CF7D29" w14:paraId="497C6EC0" w14:textId="77777777" w:rsidTr="007E39E8">
        <w:tc>
          <w:tcPr>
            <w:tcW w:w="9060" w:type="dxa"/>
            <w:gridSpan w:val="2"/>
            <w:shd w:val="clear" w:color="auto" w:fill="F2F2F2" w:themeFill="background1" w:themeFillShade="F2"/>
          </w:tcPr>
          <w:p w14:paraId="66FE6BDA" w14:textId="77777777" w:rsidR="00D144DB" w:rsidRPr="00CF7D29" w:rsidRDefault="00DD0E78" w:rsidP="00323CE6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b/>
                <w:bCs/>
                <w:lang w:val="en-US"/>
              </w:rPr>
              <w:lastRenderedPageBreak/>
              <w:t>EQUIPMENT AND MATERIALS USED</w:t>
            </w:r>
          </w:p>
        </w:tc>
      </w:tr>
      <w:tr w:rsidR="0042399D" w:rsidRPr="00CF7D29" w14:paraId="2ACE04C6" w14:textId="77777777" w:rsidTr="004A6397">
        <w:tc>
          <w:tcPr>
            <w:tcW w:w="2122" w:type="dxa"/>
            <w:shd w:val="clear" w:color="auto" w:fill="F2F2F2" w:themeFill="background1" w:themeFillShade="F2"/>
          </w:tcPr>
          <w:p w14:paraId="45B18C73" w14:textId="77777777"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Platform addresses</w:t>
            </w:r>
          </w:p>
        </w:tc>
        <w:tc>
          <w:tcPr>
            <w:tcW w:w="6938" w:type="dxa"/>
          </w:tcPr>
          <w:p w14:paraId="4765E34E" w14:textId="77777777" w:rsidR="0042399D" w:rsidRPr="00CF7D29" w:rsidRDefault="0042399D" w:rsidP="0042399D">
            <w:pPr>
              <w:rPr>
                <w:lang w:val="en-US"/>
              </w:rPr>
            </w:pPr>
          </w:p>
        </w:tc>
      </w:tr>
      <w:tr w:rsidR="0042399D" w:rsidRPr="00A9720C" w14:paraId="4F847336" w14:textId="77777777" w:rsidTr="008264DC">
        <w:trPr>
          <w:trHeight w:val="733"/>
        </w:trPr>
        <w:tc>
          <w:tcPr>
            <w:tcW w:w="2122" w:type="dxa"/>
            <w:shd w:val="clear" w:color="auto" w:fill="F2F2F2" w:themeFill="background1" w:themeFillShade="F2"/>
          </w:tcPr>
          <w:p w14:paraId="3C99E6D0" w14:textId="77777777" w:rsidR="0042399D" w:rsidRPr="00CF7D29" w:rsidRDefault="00DD0E78" w:rsidP="0042399D">
            <w:pPr>
              <w:rPr>
                <w:lang w:val="en-US"/>
              </w:rPr>
            </w:pPr>
            <w:r w:rsidRPr="00A9720C">
              <w:rPr>
                <w:rStyle w:val="rynqvb"/>
                <w:lang w:val="en-US"/>
              </w:rPr>
              <w:t>Application names (Web, local network)</w:t>
            </w:r>
          </w:p>
        </w:tc>
        <w:tc>
          <w:tcPr>
            <w:tcW w:w="6938" w:type="dxa"/>
          </w:tcPr>
          <w:p w14:paraId="77388CF4" w14:textId="77777777" w:rsidR="0042399D" w:rsidRPr="00CF7D29" w:rsidRDefault="0042399D" w:rsidP="0042399D">
            <w:pPr>
              <w:rPr>
                <w:lang w:val="en-US"/>
              </w:rPr>
            </w:pPr>
          </w:p>
        </w:tc>
      </w:tr>
      <w:tr w:rsidR="0042399D" w:rsidRPr="00CF7D29" w14:paraId="472ABD0E" w14:textId="77777777" w:rsidTr="004A6397">
        <w:tc>
          <w:tcPr>
            <w:tcW w:w="2122" w:type="dxa"/>
            <w:shd w:val="clear" w:color="auto" w:fill="F2F2F2" w:themeFill="background1" w:themeFillShade="F2"/>
          </w:tcPr>
          <w:p w14:paraId="2744C126" w14:textId="77777777"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</w:tc>
        <w:tc>
          <w:tcPr>
            <w:tcW w:w="6938" w:type="dxa"/>
          </w:tcPr>
          <w:p w14:paraId="13B2A32D" w14:textId="77777777" w:rsidR="00606FA1" w:rsidRPr="00CF7D29" w:rsidRDefault="00606FA1" w:rsidP="0042399D">
            <w:pPr>
              <w:rPr>
                <w:lang w:val="en-US"/>
              </w:rPr>
            </w:pPr>
          </w:p>
        </w:tc>
      </w:tr>
      <w:tr w:rsidR="0042399D" w:rsidRPr="00CF7D29" w14:paraId="124CF679" w14:textId="77777777" w:rsidTr="004A6397">
        <w:tc>
          <w:tcPr>
            <w:tcW w:w="2122" w:type="dxa"/>
            <w:shd w:val="clear" w:color="auto" w:fill="F2F2F2" w:themeFill="background1" w:themeFillShade="F2"/>
          </w:tcPr>
          <w:p w14:paraId="4DA39568" w14:textId="77777777" w:rsidR="0042399D" w:rsidRPr="00CF7D29" w:rsidRDefault="00DD0E78" w:rsidP="0042399D">
            <w:pPr>
              <w:rPr>
                <w:lang w:val="en-US"/>
              </w:rPr>
            </w:pPr>
            <w:r>
              <w:rPr>
                <w:rStyle w:val="rynqvb"/>
              </w:rPr>
              <w:t>Laboratory materials</w:t>
            </w:r>
          </w:p>
        </w:tc>
        <w:tc>
          <w:tcPr>
            <w:tcW w:w="6938" w:type="dxa"/>
          </w:tcPr>
          <w:p w14:paraId="17A79006" w14:textId="25A3549C" w:rsidR="00606FA1" w:rsidRPr="00CF7D29" w:rsidRDefault="005966D5" w:rsidP="0042399D">
            <w:pPr>
              <w:rPr>
                <w:lang w:val="en-US"/>
              </w:rPr>
            </w:pPr>
            <w:r>
              <w:rPr>
                <w:lang w:val="en-US"/>
              </w:rPr>
              <w:t>PC + internet</w:t>
            </w:r>
          </w:p>
        </w:tc>
      </w:tr>
      <w:tr w:rsidR="0042399D" w:rsidRPr="00CF7D29" w14:paraId="71AA9E8D" w14:textId="77777777" w:rsidTr="004A6397">
        <w:tc>
          <w:tcPr>
            <w:tcW w:w="2122" w:type="dxa"/>
            <w:shd w:val="clear" w:color="auto" w:fill="F2F2F2" w:themeFill="background1" w:themeFillShade="F2"/>
          </w:tcPr>
          <w:p w14:paraId="2D982D97" w14:textId="77777777" w:rsidR="0042399D" w:rsidRPr="00CF7D29" w:rsidRDefault="00DD0E78" w:rsidP="0042399D">
            <w:pPr>
              <w:rPr>
                <w:lang w:val="en-US"/>
              </w:rPr>
            </w:pPr>
            <w:r>
              <w:rPr>
                <w:rStyle w:val="rynqvb"/>
              </w:rPr>
              <w:t>Protective materials</w:t>
            </w:r>
          </w:p>
        </w:tc>
        <w:tc>
          <w:tcPr>
            <w:tcW w:w="6938" w:type="dxa"/>
          </w:tcPr>
          <w:p w14:paraId="4219C515" w14:textId="77777777" w:rsidR="00606FA1" w:rsidRPr="00CF7D29" w:rsidRDefault="00606FA1" w:rsidP="0042399D">
            <w:pPr>
              <w:rPr>
                <w:lang w:val="en-US"/>
              </w:rPr>
            </w:pPr>
          </w:p>
        </w:tc>
      </w:tr>
      <w:tr w:rsidR="0042399D" w:rsidRPr="00CF7D29" w14:paraId="6E5873CE" w14:textId="77777777" w:rsidTr="00A2507A">
        <w:trPr>
          <w:trHeight w:val="858"/>
        </w:trPr>
        <w:tc>
          <w:tcPr>
            <w:tcW w:w="2122" w:type="dxa"/>
            <w:shd w:val="clear" w:color="auto" w:fill="F2F2F2" w:themeFill="background1" w:themeFillShade="F2"/>
          </w:tcPr>
          <w:p w14:paraId="399184F4" w14:textId="77777777"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Field trip equipment</w:t>
            </w:r>
          </w:p>
        </w:tc>
        <w:tc>
          <w:tcPr>
            <w:tcW w:w="6938" w:type="dxa"/>
          </w:tcPr>
          <w:p w14:paraId="1EA656B1" w14:textId="77777777" w:rsidR="00606FA1" w:rsidRPr="00CF7D29" w:rsidRDefault="00606FA1" w:rsidP="0042399D">
            <w:pPr>
              <w:rPr>
                <w:lang w:val="en-US"/>
              </w:rPr>
            </w:pPr>
          </w:p>
        </w:tc>
      </w:tr>
    </w:tbl>
    <w:p w14:paraId="29183D64" w14:textId="77777777" w:rsidR="00A2507A" w:rsidRPr="00CF7D29" w:rsidRDefault="00A2507A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CF7D29" w14:paraId="4180AC3E" w14:textId="77777777" w:rsidTr="002D07C3">
        <w:tc>
          <w:tcPr>
            <w:tcW w:w="9060" w:type="dxa"/>
            <w:gridSpan w:val="2"/>
            <w:shd w:val="clear" w:color="auto" w:fill="F2F2F2" w:themeFill="background1" w:themeFillShade="F2"/>
          </w:tcPr>
          <w:p w14:paraId="21F7FBB9" w14:textId="77777777" w:rsidR="002D07C3" w:rsidRPr="00DD0E78" w:rsidRDefault="00DD0E78" w:rsidP="002D07C3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rStyle w:val="rynqvb"/>
                <w:b/>
                <w:bCs/>
              </w:rPr>
              <w:t>EXPECTATIONS</w:t>
            </w:r>
          </w:p>
        </w:tc>
      </w:tr>
      <w:tr w:rsidR="00673AFF" w:rsidRPr="00A9720C" w14:paraId="756F3AD4" w14:textId="77777777" w:rsidTr="00B109A7">
        <w:tc>
          <w:tcPr>
            <w:tcW w:w="2689" w:type="dxa"/>
            <w:vAlign w:val="center"/>
          </w:tcPr>
          <w:p w14:paraId="005C9DAB" w14:textId="77777777"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Expected of students (Participation-involvement)</w:t>
            </w:r>
          </w:p>
        </w:tc>
        <w:tc>
          <w:tcPr>
            <w:tcW w:w="6371" w:type="dxa"/>
          </w:tcPr>
          <w:p w14:paraId="77582E66" w14:textId="77777777" w:rsidR="0052422C" w:rsidRPr="0052422C" w:rsidRDefault="0052422C" w:rsidP="0052422C">
            <w:pPr>
              <w:rPr>
                <w:lang w:val="en-US"/>
              </w:rPr>
            </w:pPr>
            <w:r w:rsidRPr="0052422C">
              <w:rPr>
                <w:lang w:val="en-US"/>
              </w:rPr>
              <w:t>• Active attendance at lectures and practical sessions (in-person attendance is mandatory for 2 of the 3 continuous assessment components)</w:t>
            </w:r>
          </w:p>
          <w:p w14:paraId="0CF90867" w14:textId="77777777" w:rsidR="0052422C" w:rsidRPr="0052422C" w:rsidRDefault="0052422C" w:rsidP="0052422C">
            <w:pPr>
              <w:rPr>
                <w:lang w:val="en-US"/>
              </w:rPr>
            </w:pPr>
            <w:r w:rsidRPr="0052422C">
              <w:rPr>
                <w:lang w:val="en-US"/>
              </w:rPr>
              <w:t>• Prior preparation: reading course materials and installing software before practical sessions</w:t>
            </w:r>
          </w:p>
          <w:p w14:paraId="48C408F2" w14:textId="77777777" w:rsidR="0052422C" w:rsidRPr="0052422C" w:rsidRDefault="0052422C" w:rsidP="0052422C">
            <w:pPr>
              <w:rPr>
                <w:lang w:val="en-US"/>
              </w:rPr>
            </w:pPr>
            <w:r w:rsidRPr="0052422C">
              <w:rPr>
                <w:lang w:val="en-US"/>
              </w:rPr>
              <w:t>• Engagement in practical sessions: independent use of the Linux terminal, writing documents with LibreOffice, creating Git repositories, and managing references with Zotero</w:t>
            </w:r>
          </w:p>
          <w:p w14:paraId="2398083A" w14:textId="77777777" w:rsidR="0052422C" w:rsidRPr="0052422C" w:rsidRDefault="0052422C" w:rsidP="0052422C">
            <w:pPr>
              <w:rPr>
                <w:lang w:val="en-US"/>
              </w:rPr>
            </w:pPr>
            <w:r w:rsidRPr="0052422C">
              <w:rPr>
                <w:lang w:val="en-US"/>
              </w:rPr>
              <w:t>• Collaborative work: participation in open science group mini-projects (data cleaning, documentation, sharing on GitHub)</w:t>
            </w:r>
          </w:p>
          <w:p w14:paraId="1A806A85" w14:textId="77777777" w:rsidR="0052422C" w:rsidRPr="0052422C" w:rsidRDefault="0052422C" w:rsidP="0052422C">
            <w:pPr>
              <w:rPr>
                <w:lang w:val="en-US"/>
              </w:rPr>
            </w:pPr>
            <w:r w:rsidRPr="0052422C">
              <w:rPr>
                <w:lang w:val="en-US"/>
              </w:rPr>
              <w:t>• Personal initiative: exploring Linux distributions, contributing to collaborative repositories, and finding solutions to technical problems</w:t>
            </w:r>
          </w:p>
          <w:p w14:paraId="4B8334CD" w14:textId="77777777" w:rsidR="0052422C" w:rsidRPr="0052422C" w:rsidRDefault="0052422C" w:rsidP="0052422C">
            <w:pPr>
              <w:rPr>
                <w:lang w:val="en-US"/>
              </w:rPr>
            </w:pPr>
            <w:r w:rsidRPr="0052422C">
              <w:rPr>
                <w:lang w:val="en-US"/>
              </w:rPr>
              <w:t>• Diligence and punctuality: meeting deadlines for assignments, reports, and presentations</w:t>
            </w:r>
          </w:p>
          <w:p w14:paraId="7C19661C" w14:textId="038D7711" w:rsidR="00673AFF" w:rsidRPr="00CF7D29" w:rsidRDefault="0052422C" w:rsidP="0052422C">
            <w:pPr>
              <w:rPr>
                <w:lang w:val="en-US"/>
              </w:rPr>
            </w:pPr>
            <w:r w:rsidRPr="0052422C">
              <w:rPr>
                <w:lang w:val="en-US"/>
              </w:rPr>
              <w:t>• Intellectual curiosity: interest in the philosophy of free software and its applications in biological and environmental sciences</w:t>
            </w:r>
          </w:p>
        </w:tc>
      </w:tr>
      <w:tr w:rsidR="00673AFF" w:rsidRPr="005966D5" w14:paraId="49CE033D" w14:textId="77777777" w:rsidTr="00A2507A">
        <w:trPr>
          <w:trHeight w:val="585"/>
        </w:trPr>
        <w:tc>
          <w:tcPr>
            <w:tcW w:w="2689" w:type="dxa"/>
            <w:vAlign w:val="center"/>
          </w:tcPr>
          <w:p w14:paraId="4730CC94" w14:textId="77777777"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Teacher expectations</w:t>
            </w:r>
          </w:p>
        </w:tc>
        <w:tc>
          <w:tcPr>
            <w:tcW w:w="6371" w:type="dxa"/>
          </w:tcPr>
          <w:p w14:paraId="12FFC8D5" w14:textId="77777777" w:rsidR="005966D5" w:rsidRPr="005966D5" w:rsidRDefault="005966D5" w:rsidP="005966D5">
            <w:pPr>
              <w:rPr>
                <w:lang w:val="en-US"/>
              </w:rPr>
            </w:pPr>
            <w:r w:rsidRPr="005966D5">
              <w:rPr>
                <w:lang w:val="en-US"/>
              </w:rPr>
              <w:t>• Provide a structured learning environment: clear course materials, detailed lab instructions, and transparent assessment rubrics.</w:t>
            </w:r>
          </w:p>
          <w:p w14:paraId="79C86041" w14:textId="77777777" w:rsidR="005966D5" w:rsidRPr="005966D5" w:rsidRDefault="005966D5" w:rsidP="005966D5">
            <w:pPr>
              <w:rPr>
                <w:lang w:val="en-US"/>
              </w:rPr>
            </w:pPr>
            <w:r w:rsidRPr="005966D5">
              <w:rPr>
                <w:lang w:val="en-US"/>
              </w:rPr>
              <w:t>• Support skills development: pedagogical progression from beginner level (Linux installation) to autonomy (mini open science project).</w:t>
            </w:r>
          </w:p>
          <w:p w14:paraId="17218564" w14:textId="77777777" w:rsidR="005966D5" w:rsidRPr="005966D5" w:rsidRDefault="005966D5" w:rsidP="005966D5">
            <w:pPr>
              <w:rPr>
                <w:lang w:val="en-US"/>
              </w:rPr>
            </w:pPr>
            <w:r w:rsidRPr="005966D5">
              <w:rPr>
                <w:lang w:val="en-US"/>
              </w:rPr>
              <w:t>• Encourage collaboration: implementation of group projects, use of Git/GitHub, and cloud platforms.</w:t>
            </w:r>
          </w:p>
          <w:p w14:paraId="36252375" w14:textId="7C0716D4" w:rsidR="00673AFF" w:rsidRPr="00CF7D29" w:rsidRDefault="005966D5" w:rsidP="005966D5">
            <w:pPr>
              <w:rPr>
                <w:lang w:val="en-US"/>
              </w:rPr>
            </w:pPr>
            <w:r w:rsidRPr="005966D5">
              <w:rPr>
                <w:lang w:val="en-US"/>
              </w:rPr>
              <w:t>• Respect the educational charter: inform students of assessment methods at the beginning of the semester.</w:t>
            </w:r>
          </w:p>
        </w:tc>
      </w:tr>
    </w:tbl>
    <w:p w14:paraId="7F5F1CCA" w14:textId="77777777" w:rsidR="00D144DB" w:rsidRPr="00CF7D29" w:rsidRDefault="00D144DB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CF7D29" w14:paraId="01980EA8" w14:textId="77777777" w:rsidTr="00323CE6">
        <w:tc>
          <w:tcPr>
            <w:tcW w:w="9060" w:type="dxa"/>
            <w:gridSpan w:val="2"/>
            <w:shd w:val="clear" w:color="auto" w:fill="F2F2F2" w:themeFill="background1" w:themeFillShade="F2"/>
          </w:tcPr>
          <w:p w14:paraId="7EE06538" w14:textId="77777777" w:rsidR="002D07C3" w:rsidRPr="00CF7D29" w:rsidRDefault="002D07C3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BIBLIOGRAPH</w:t>
            </w:r>
            <w:r w:rsidR="00DD0E78">
              <w:rPr>
                <w:b/>
                <w:bCs/>
                <w:lang w:val="en-US"/>
              </w:rPr>
              <w:t>Y</w:t>
            </w:r>
          </w:p>
        </w:tc>
      </w:tr>
      <w:tr w:rsidR="0052422C" w:rsidRPr="0052422C" w14:paraId="4038AA09" w14:textId="77777777" w:rsidTr="00A2507A">
        <w:trPr>
          <w:trHeight w:val="802"/>
        </w:trPr>
        <w:tc>
          <w:tcPr>
            <w:tcW w:w="2689" w:type="dxa"/>
          </w:tcPr>
          <w:p w14:paraId="4176F981" w14:textId="77777777" w:rsidR="0052422C" w:rsidRPr="00CF7D29" w:rsidRDefault="0052422C" w:rsidP="0052422C">
            <w:pPr>
              <w:rPr>
                <w:lang w:val="en-US"/>
              </w:rPr>
            </w:pPr>
            <w:r w:rsidRPr="00DD0E78">
              <w:rPr>
                <w:lang w:val="en-US"/>
              </w:rPr>
              <w:t>Books and digital resources</w:t>
            </w:r>
          </w:p>
        </w:tc>
        <w:tc>
          <w:tcPr>
            <w:tcW w:w="6371" w:type="dxa"/>
          </w:tcPr>
          <w:p w14:paraId="0C4EA5BB" w14:textId="48DD93DB" w:rsidR="0052422C" w:rsidRPr="00CF7D29" w:rsidRDefault="0052422C" w:rsidP="0052422C">
            <w:pPr>
              <w:rPr>
                <w:lang w:val="en-US"/>
              </w:rPr>
            </w:pPr>
            <w:r w:rsidRPr="0053593F">
              <w:rPr>
                <w:rFonts w:asciiTheme="majorBidi" w:hAnsiTheme="majorBidi" w:cstheme="majorBidi"/>
                <w:lang w:val="en-US"/>
              </w:rPr>
              <w:t xml:space="preserve">• Chisnall, D. (2020). </w:t>
            </w:r>
            <w:r w:rsidRPr="0053593F">
              <w:rPr>
                <w:rFonts w:asciiTheme="majorBidi" w:hAnsiTheme="majorBidi" w:cstheme="majorBidi"/>
                <w:i/>
                <w:iCs/>
                <w:lang w:val="en-US"/>
              </w:rPr>
              <w:t>The Linux command line: A complete introduction</w:t>
            </w:r>
            <w:r w:rsidRPr="0053593F">
              <w:rPr>
                <w:rFonts w:asciiTheme="majorBidi" w:hAnsiTheme="majorBidi" w:cstheme="majorBidi"/>
                <w:lang w:val="en-US"/>
              </w:rPr>
              <w:t xml:space="preserve"> (3rd ed.). No Starch Press.</w:t>
            </w:r>
            <w:r w:rsidRPr="0053593F">
              <w:rPr>
                <w:rFonts w:asciiTheme="majorBidi" w:hAnsiTheme="majorBidi" w:cstheme="majorBidi"/>
                <w:lang w:val="en-US"/>
              </w:rPr>
              <w:br/>
              <w:t xml:space="preserve">• Finkel, H. (2022). </w:t>
            </w:r>
            <w:r w:rsidRPr="0053593F">
              <w:rPr>
                <w:rFonts w:asciiTheme="majorBidi" w:hAnsiTheme="majorBidi" w:cstheme="majorBidi"/>
                <w:i/>
                <w:iCs/>
                <w:lang w:val="en-US"/>
              </w:rPr>
              <w:t>Mastering Git: Version control for developers</w:t>
            </w:r>
            <w:r w:rsidRPr="0053593F">
              <w:rPr>
                <w:rFonts w:asciiTheme="majorBidi" w:hAnsiTheme="majorBidi" w:cstheme="majorBidi"/>
                <w:lang w:val="en-US"/>
              </w:rPr>
              <w:t>. Packt Publishing.</w:t>
            </w:r>
            <w:r w:rsidRPr="0053593F">
              <w:rPr>
                <w:rFonts w:asciiTheme="majorBidi" w:hAnsiTheme="majorBidi" w:cstheme="majorBidi"/>
                <w:lang w:val="en-US"/>
              </w:rPr>
              <w:br/>
              <w:t xml:space="preserve">• Stallman, R. (2020). </w:t>
            </w:r>
            <w:r w:rsidRPr="0053593F">
              <w:rPr>
                <w:rFonts w:asciiTheme="majorBidi" w:hAnsiTheme="majorBidi" w:cstheme="majorBidi"/>
                <w:i/>
                <w:iCs/>
                <w:lang w:val="en-US"/>
              </w:rPr>
              <w:t>Free software, free society: Selected essays of Richard M. Stallman</w:t>
            </w:r>
            <w:r w:rsidRPr="0053593F">
              <w:rPr>
                <w:rFonts w:asciiTheme="majorBidi" w:hAnsiTheme="majorBidi" w:cstheme="majorBidi"/>
                <w:lang w:val="en-US"/>
              </w:rPr>
              <w:t xml:space="preserve"> (2nd ed.). GNU Press.</w:t>
            </w:r>
            <w:r w:rsidRPr="0053593F">
              <w:rPr>
                <w:rFonts w:asciiTheme="majorBidi" w:hAnsiTheme="majorBidi" w:cstheme="majorBidi"/>
                <w:lang w:val="en-US"/>
              </w:rPr>
              <w:br/>
              <w:t xml:space="preserve">• Steed, R. (2023). </w:t>
            </w:r>
            <w:r w:rsidRPr="0053593F">
              <w:rPr>
                <w:rFonts w:asciiTheme="majorBidi" w:hAnsiTheme="majorBidi" w:cstheme="majorBidi"/>
                <w:i/>
                <w:iCs/>
                <w:lang w:val="en-US"/>
              </w:rPr>
              <w:t>Open source software development: The future of collaborative programming</w:t>
            </w:r>
            <w:r w:rsidRPr="0053593F">
              <w:rPr>
                <w:rFonts w:asciiTheme="majorBidi" w:hAnsiTheme="majorBidi" w:cstheme="majorBidi"/>
                <w:lang w:val="en-US"/>
              </w:rPr>
              <w:t>. Springer.</w:t>
            </w:r>
            <w:r w:rsidRPr="0053593F">
              <w:rPr>
                <w:rFonts w:asciiTheme="majorBidi" w:hAnsiTheme="majorBidi" w:cstheme="majorBidi"/>
                <w:lang w:val="en-US"/>
              </w:rPr>
              <w:br/>
              <w:t xml:space="preserve">• Ziegler, A. (2021). </w:t>
            </w:r>
            <w:r w:rsidRPr="0053593F">
              <w:rPr>
                <w:rFonts w:asciiTheme="majorBidi" w:hAnsiTheme="majorBidi" w:cstheme="majorBidi"/>
                <w:i/>
                <w:iCs/>
                <w:lang w:val="en-US"/>
              </w:rPr>
              <w:t>Practical guide to Linux: A hands-on approach to mastering Linux distributions like Ubuntu, Debian, and Fedora</w:t>
            </w:r>
            <w:r w:rsidRPr="0053593F">
              <w:rPr>
                <w:rFonts w:asciiTheme="majorBidi" w:hAnsiTheme="majorBidi" w:cstheme="majorBidi"/>
                <w:lang w:val="en-US"/>
              </w:rPr>
              <w:t>.</w:t>
            </w:r>
          </w:p>
        </w:tc>
      </w:tr>
      <w:tr w:rsidR="0052422C" w:rsidRPr="00CF7D29" w14:paraId="2C7806A3" w14:textId="77777777" w:rsidTr="00A2507A">
        <w:trPr>
          <w:trHeight w:val="416"/>
        </w:trPr>
        <w:tc>
          <w:tcPr>
            <w:tcW w:w="2689" w:type="dxa"/>
          </w:tcPr>
          <w:p w14:paraId="58DFF076" w14:textId="77777777" w:rsidR="0052422C" w:rsidRPr="00CF7D29" w:rsidRDefault="0052422C" w:rsidP="0052422C">
            <w:pPr>
              <w:rPr>
                <w:lang w:val="en-US"/>
              </w:rPr>
            </w:pPr>
            <w:r w:rsidRPr="00CF7D29">
              <w:rPr>
                <w:lang w:val="en-US"/>
              </w:rPr>
              <w:t xml:space="preserve"> Articles</w:t>
            </w:r>
          </w:p>
        </w:tc>
        <w:tc>
          <w:tcPr>
            <w:tcW w:w="6371" w:type="dxa"/>
          </w:tcPr>
          <w:p w14:paraId="2218CCDD" w14:textId="77777777" w:rsidR="0052422C" w:rsidRPr="00CF7D29" w:rsidRDefault="0052422C" w:rsidP="0052422C">
            <w:pPr>
              <w:rPr>
                <w:lang w:val="en-US"/>
              </w:rPr>
            </w:pPr>
          </w:p>
        </w:tc>
      </w:tr>
      <w:tr w:rsidR="0052422C" w:rsidRPr="00CF7D29" w14:paraId="295E2E68" w14:textId="77777777" w:rsidTr="00323CE6">
        <w:tc>
          <w:tcPr>
            <w:tcW w:w="2689" w:type="dxa"/>
          </w:tcPr>
          <w:p w14:paraId="13A37894" w14:textId="77777777" w:rsidR="0052422C" w:rsidRPr="00CF7D29" w:rsidRDefault="0052422C" w:rsidP="0052422C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  <w:p w14:paraId="015585AF" w14:textId="77777777" w:rsidR="0052422C" w:rsidRPr="00CF7D29" w:rsidRDefault="0052422C" w:rsidP="0052422C">
            <w:pPr>
              <w:rPr>
                <w:lang w:val="en-US"/>
              </w:rPr>
            </w:pPr>
          </w:p>
        </w:tc>
        <w:tc>
          <w:tcPr>
            <w:tcW w:w="6371" w:type="dxa"/>
          </w:tcPr>
          <w:p w14:paraId="48F63BBA" w14:textId="77777777" w:rsidR="0052422C" w:rsidRPr="00CF7D29" w:rsidRDefault="0052422C" w:rsidP="0052422C">
            <w:pPr>
              <w:rPr>
                <w:lang w:val="en-US"/>
              </w:rPr>
            </w:pPr>
          </w:p>
        </w:tc>
      </w:tr>
      <w:tr w:rsidR="0052422C" w:rsidRPr="00CF7D29" w14:paraId="5F0F6724" w14:textId="77777777" w:rsidTr="00A2507A">
        <w:trPr>
          <w:trHeight w:val="856"/>
        </w:trPr>
        <w:tc>
          <w:tcPr>
            <w:tcW w:w="2689" w:type="dxa"/>
          </w:tcPr>
          <w:p w14:paraId="1D2716F0" w14:textId="77777777" w:rsidR="0052422C" w:rsidRPr="00CF7D29" w:rsidRDefault="0052422C" w:rsidP="0052422C">
            <w:pPr>
              <w:rPr>
                <w:lang w:val="en-US"/>
              </w:rPr>
            </w:pPr>
            <w:r w:rsidRPr="00DD0E78">
              <w:rPr>
                <w:lang w:val="en-US"/>
              </w:rPr>
              <w:lastRenderedPageBreak/>
              <w:t>Web sites</w:t>
            </w:r>
          </w:p>
        </w:tc>
        <w:tc>
          <w:tcPr>
            <w:tcW w:w="6371" w:type="dxa"/>
          </w:tcPr>
          <w:p w14:paraId="7FA7AFC7" w14:textId="777E24FA" w:rsidR="0052422C" w:rsidRPr="0052422C" w:rsidRDefault="0052422C" w:rsidP="0052422C"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 xml:space="preserve">• </w:t>
            </w:r>
            <w:r w:rsidRPr="0053593F">
              <w:rPr>
                <w:rFonts w:asciiTheme="majorBidi" w:hAnsiTheme="majorBidi" w:cstheme="majorBidi"/>
                <w:b/>
                <w:bCs/>
                <w:spacing w:val="8"/>
                <w:sz w:val="21"/>
                <w:szCs w:val="21"/>
              </w:rPr>
              <w:t>GitHub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 xml:space="preserve"> (</w:t>
            </w:r>
            <w:hyperlink r:id="rId6" w:tgtFrame="_blank" w:history="1">
              <w:r w:rsidRPr="0053593F">
                <w:rPr>
                  <w:rStyle w:val="Lienhypertexte"/>
                  <w:rFonts w:asciiTheme="majorBidi" w:hAnsiTheme="majorBidi" w:cstheme="majorBidi"/>
                  <w:spacing w:val="8"/>
                  <w:sz w:val="21"/>
                  <w:szCs w:val="21"/>
                </w:rPr>
                <w:t>https://github.com/</w:t>
              </w:r>
            </w:hyperlink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>) — Plateforme de gestion de versions et collaboration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br/>
              <w:t xml:space="preserve">• </w:t>
            </w:r>
            <w:r w:rsidRPr="0053593F">
              <w:rPr>
                <w:rFonts w:asciiTheme="majorBidi" w:hAnsiTheme="majorBidi" w:cstheme="majorBidi"/>
                <w:b/>
                <w:bCs/>
                <w:spacing w:val="8"/>
                <w:sz w:val="21"/>
                <w:szCs w:val="21"/>
              </w:rPr>
              <w:t>GitLab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 xml:space="preserve"> (</w:t>
            </w:r>
            <w:hyperlink r:id="rId7" w:tgtFrame="_blank" w:history="1">
              <w:r w:rsidRPr="0053593F">
                <w:rPr>
                  <w:rStyle w:val="Lienhypertexte"/>
                  <w:rFonts w:asciiTheme="majorBidi" w:hAnsiTheme="majorBidi" w:cstheme="majorBidi"/>
                  <w:spacing w:val="8"/>
                  <w:sz w:val="21"/>
                  <w:szCs w:val="21"/>
                </w:rPr>
                <w:t>https://gitlab.com/</w:t>
              </w:r>
            </w:hyperlink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>) — Alternative à GitHub pour le versioning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br/>
              <w:t xml:space="preserve">• </w:t>
            </w:r>
            <w:r w:rsidRPr="0053593F">
              <w:rPr>
                <w:rFonts w:asciiTheme="majorBidi" w:hAnsiTheme="majorBidi" w:cstheme="majorBidi"/>
                <w:b/>
                <w:bCs/>
                <w:spacing w:val="8"/>
                <w:sz w:val="21"/>
                <w:szCs w:val="21"/>
              </w:rPr>
              <w:t>LibreOffice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 xml:space="preserve"> (</w:t>
            </w:r>
            <w:hyperlink r:id="rId8" w:tgtFrame="_blank" w:history="1">
              <w:r w:rsidRPr="0053593F">
                <w:rPr>
                  <w:rStyle w:val="Lienhypertexte"/>
                  <w:rFonts w:asciiTheme="majorBidi" w:hAnsiTheme="majorBidi" w:cstheme="majorBidi"/>
                  <w:spacing w:val="8"/>
                  <w:sz w:val="21"/>
                  <w:szCs w:val="21"/>
                </w:rPr>
                <w:t>https://www.libreoffice.org/</w:t>
              </w:r>
            </w:hyperlink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>) — Suite bureautique libre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br/>
              <w:t xml:space="preserve">• </w:t>
            </w:r>
            <w:r w:rsidRPr="0053593F">
              <w:rPr>
                <w:rFonts w:asciiTheme="majorBidi" w:hAnsiTheme="majorBidi" w:cstheme="majorBidi"/>
                <w:b/>
                <w:bCs/>
                <w:spacing w:val="8"/>
                <w:sz w:val="21"/>
                <w:szCs w:val="21"/>
              </w:rPr>
              <w:t>Zotero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 xml:space="preserve"> (</w:t>
            </w:r>
            <w:hyperlink r:id="rId9" w:tgtFrame="_blank" w:history="1">
              <w:r w:rsidRPr="0053593F">
                <w:rPr>
                  <w:rStyle w:val="Lienhypertexte"/>
                  <w:rFonts w:asciiTheme="majorBidi" w:hAnsiTheme="majorBidi" w:cstheme="majorBidi"/>
                  <w:spacing w:val="8"/>
                  <w:sz w:val="21"/>
                  <w:szCs w:val="21"/>
                </w:rPr>
                <w:t>https://www.zotero.org/</w:t>
              </w:r>
            </w:hyperlink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>) — Gestionnaire de références bibliographiques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br/>
              <w:t xml:space="preserve">• </w:t>
            </w:r>
            <w:r w:rsidRPr="0053593F">
              <w:rPr>
                <w:rFonts w:asciiTheme="majorBidi" w:hAnsiTheme="majorBidi" w:cstheme="majorBidi"/>
                <w:b/>
                <w:bCs/>
                <w:spacing w:val="8"/>
                <w:sz w:val="21"/>
                <w:szCs w:val="21"/>
              </w:rPr>
              <w:t>JabRef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 xml:space="preserve"> (</w:t>
            </w:r>
            <w:hyperlink r:id="rId10" w:tgtFrame="_blank" w:history="1">
              <w:r w:rsidRPr="0053593F">
                <w:rPr>
                  <w:rStyle w:val="Lienhypertexte"/>
                  <w:rFonts w:asciiTheme="majorBidi" w:hAnsiTheme="majorBidi" w:cstheme="majorBidi"/>
                  <w:spacing w:val="8"/>
                  <w:sz w:val="21"/>
                  <w:szCs w:val="21"/>
                </w:rPr>
                <w:t>https://www.jabref.org/</w:t>
              </w:r>
            </w:hyperlink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>) — Gestionnaire de bibliographie pour LaTeX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br/>
              <w:t xml:space="preserve">• </w:t>
            </w:r>
            <w:r w:rsidRPr="0053593F">
              <w:rPr>
                <w:rFonts w:asciiTheme="majorBidi" w:hAnsiTheme="majorBidi" w:cstheme="majorBidi"/>
                <w:b/>
                <w:bCs/>
                <w:spacing w:val="8"/>
                <w:sz w:val="21"/>
                <w:szCs w:val="21"/>
              </w:rPr>
              <w:t>Open Source Initiative</w:t>
            </w:r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 xml:space="preserve"> (</w:t>
            </w:r>
            <w:hyperlink r:id="rId11" w:tgtFrame="_blank" w:history="1">
              <w:r w:rsidRPr="0053593F">
                <w:rPr>
                  <w:rStyle w:val="Lienhypertexte"/>
                  <w:rFonts w:asciiTheme="majorBidi" w:hAnsiTheme="majorBidi" w:cstheme="majorBidi"/>
                  <w:spacing w:val="8"/>
                  <w:sz w:val="21"/>
                  <w:szCs w:val="21"/>
                </w:rPr>
                <w:t>https://opensource.org/</w:t>
              </w:r>
            </w:hyperlink>
            <w:r w:rsidRPr="0053593F">
              <w:rPr>
                <w:rFonts w:asciiTheme="majorBidi" w:hAnsiTheme="majorBidi" w:cstheme="majorBidi"/>
                <w:spacing w:val="8"/>
                <w:sz w:val="21"/>
                <w:szCs w:val="21"/>
              </w:rPr>
              <w:t>) — Définition et licences open source</w:t>
            </w:r>
          </w:p>
        </w:tc>
      </w:tr>
    </w:tbl>
    <w:p w14:paraId="6CF4C809" w14:textId="77777777" w:rsidR="002D07C3" w:rsidRPr="0052422C" w:rsidRDefault="002D07C3" w:rsidP="00D144DB"/>
    <w:p w14:paraId="05AAFA0F" w14:textId="77777777" w:rsidR="009B73C9" w:rsidRPr="00CF7D29" w:rsidRDefault="00000000" w:rsidP="00BE6AF2">
      <w:pPr>
        <w:rPr>
          <w:lang w:val="en-US"/>
        </w:rPr>
      </w:pPr>
      <w:r>
        <w:rPr>
          <w:b/>
          <w:bCs/>
          <w:noProof/>
          <w:u w:val="single"/>
          <w:lang w:eastAsia="fr-FR"/>
        </w:rPr>
        <w:pict w14:anchorId="0B47BD70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<v:path arrowok="t"/>
            <v:textbox>
              <w:txbxContent>
                <w:p w14:paraId="41F4E7F4" w14:textId="77777777" w:rsidR="00E04AFD" w:rsidRPr="00DD0E78" w:rsidRDefault="00DD0E78" w:rsidP="00BE6AF2">
                  <w:pPr>
                    <w:jc w:val="center"/>
                    <w:rPr>
                      <w:b/>
                      <w:bCs/>
                      <w:u w:val="single"/>
                      <w:lang w:val="en-US"/>
                    </w:rPr>
                  </w:pPr>
                  <w:r w:rsidRPr="00DD0E78">
                    <w:rPr>
                      <w:b/>
                      <w:bCs/>
                      <w:u w:val="single"/>
                      <w:lang w:val="en-US"/>
                    </w:rPr>
                    <w:t>Wet stamp of the department</w:t>
                  </w:r>
                </w:p>
              </w:txbxContent>
            </v:textbox>
          </v:shape>
        </w:pict>
      </w:r>
    </w:p>
    <w:sectPr w:rsidR="009B73C9" w:rsidRPr="00CF7D2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92744196">
    <w:abstractNumId w:val="3"/>
  </w:num>
  <w:num w:numId="2" w16cid:durableId="2024672243">
    <w:abstractNumId w:val="2"/>
  </w:num>
  <w:num w:numId="3" w16cid:durableId="378094512">
    <w:abstractNumId w:val="2"/>
  </w:num>
  <w:num w:numId="4" w16cid:durableId="1537624632">
    <w:abstractNumId w:val="2"/>
  </w:num>
  <w:num w:numId="5" w16cid:durableId="30156668">
    <w:abstractNumId w:val="7"/>
  </w:num>
  <w:num w:numId="6" w16cid:durableId="1888102595">
    <w:abstractNumId w:val="7"/>
  </w:num>
  <w:num w:numId="7" w16cid:durableId="1545170474">
    <w:abstractNumId w:val="7"/>
  </w:num>
  <w:num w:numId="8" w16cid:durableId="703873245">
    <w:abstractNumId w:val="7"/>
  </w:num>
  <w:num w:numId="9" w16cid:durableId="1031808571">
    <w:abstractNumId w:val="7"/>
  </w:num>
  <w:num w:numId="10" w16cid:durableId="206069774">
    <w:abstractNumId w:val="7"/>
  </w:num>
  <w:num w:numId="11" w16cid:durableId="300883531">
    <w:abstractNumId w:val="7"/>
  </w:num>
  <w:num w:numId="12" w16cid:durableId="2036038841">
    <w:abstractNumId w:val="6"/>
  </w:num>
  <w:num w:numId="13" w16cid:durableId="126633786">
    <w:abstractNumId w:val="0"/>
  </w:num>
  <w:num w:numId="14" w16cid:durableId="1744913263">
    <w:abstractNumId w:val="5"/>
  </w:num>
  <w:num w:numId="15" w16cid:durableId="991720207">
    <w:abstractNumId w:val="1"/>
  </w:num>
  <w:num w:numId="16" w16cid:durableId="953753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378B"/>
    <w:rsid w:val="000A2139"/>
    <w:rsid w:val="000C19B5"/>
    <w:rsid w:val="00121ACD"/>
    <w:rsid w:val="00121DA8"/>
    <w:rsid w:val="001A338C"/>
    <w:rsid w:val="001B6C15"/>
    <w:rsid w:val="001C29AF"/>
    <w:rsid w:val="001D1D3B"/>
    <w:rsid w:val="001E12E7"/>
    <w:rsid w:val="001F298C"/>
    <w:rsid w:val="001F340A"/>
    <w:rsid w:val="00236309"/>
    <w:rsid w:val="00277B9C"/>
    <w:rsid w:val="002943F4"/>
    <w:rsid w:val="002A2A2A"/>
    <w:rsid w:val="002B378B"/>
    <w:rsid w:val="002D07C3"/>
    <w:rsid w:val="00323CE6"/>
    <w:rsid w:val="00333F0C"/>
    <w:rsid w:val="003415E3"/>
    <w:rsid w:val="003D57BB"/>
    <w:rsid w:val="003E5702"/>
    <w:rsid w:val="003F1728"/>
    <w:rsid w:val="00402994"/>
    <w:rsid w:val="00406172"/>
    <w:rsid w:val="0042399D"/>
    <w:rsid w:val="00457208"/>
    <w:rsid w:val="00494DF0"/>
    <w:rsid w:val="004A3421"/>
    <w:rsid w:val="004A6397"/>
    <w:rsid w:val="004D05ED"/>
    <w:rsid w:val="0052422C"/>
    <w:rsid w:val="005417A2"/>
    <w:rsid w:val="00595FC4"/>
    <w:rsid w:val="005966D5"/>
    <w:rsid w:val="005C1F8A"/>
    <w:rsid w:val="005D7736"/>
    <w:rsid w:val="005F6BBF"/>
    <w:rsid w:val="00606FA1"/>
    <w:rsid w:val="0061109B"/>
    <w:rsid w:val="00653D1C"/>
    <w:rsid w:val="00662DE5"/>
    <w:rsid w:val="00673AFF"/>
    <w:rsid w:val="0068534B"/>
    <w:rsid w:val="006873D3"/>
    <w:rsid w:val="006B258A"/>
    <w:rsid w:val="006D0532"/>
    <w:rsid w:val="006E4368"/>
    <w:rsid w:val="00723DA1"/>
    <w:rsid w:val="00733787"/>
    <w:rsid w:val="00765534"/>
    <w:rsid w:val="00770375"/>
    <w:rsid w:val="007A62DA"/>
    <w:rsid w:val="007C31EF"/>
    <w:rsid w:val="007E373F"/>
    <w:rsid w:val="007E39E8"/>
    <w:rsid w:val="007F07BD"/>
    <w:rsid w:val="007F3496"/>
    <w:rsid w:val="00823CDE"/>
    <w:rsid w:val="008264DC"/>
    <w:rsid w:val="0086066D"/>
    <w:rsid w:val="008624DF"/>
    <w:rsid w:val="008631EA"/>
    <w:rsid w:val="008829F0"/>
    <w:rsid w:val="00897F09"/>
    <w:rsid w:val="008A5F23"/>
    <w:rsid w:val="008A61CF"/>
    <w:rsid w:val="008C6A18"/>
    <w:rsid w:val="008C6E60"/>
    <w:rsid w:val="008E3982"/>
    <w:rsid w:val="00950DB8"/>
    <w:rsid w:val="00964296"/>
    <w:rsid w:val="009A4FF8"/>
    <w:rsid w:val="009B73C9"/>
    <w:rsid w:val="009E136F"/>
    <w:rsid w:val="00A0598F"/>
    <w:rsid w:val="00A10E0C"/>
    <w:rsid w:val="00A2507A"/>
    <w:rsid w:val="00A274BD"/>
    <w:rsid w:val="00A54588"/>
    <w:rsid w:val="00A55690"/>
    <w:rsid w:val="00A56080"/>
    <w:rsid w:val="00A9720C"/>
    <w:rsid w:val="00AB6A9F"/>
    <w:rsid w:val="00AC718F"/>
    <w:rsid w:val="00AD5FD9"/>
    <w:rsid w:val="00B109A7"/>
    <w:rsid w:val="00BA448D"/>
    <w:rsid w:val="00BD008E"/>
    <w:rsid w:val="00BD3330"/>
    <w:rsid w:val="00BE6AF2"/>
    <w:rsid w:val="00BE7223"/>
    <w:rsid w:val="00BF1D48"/>
    <w:rsid w:val="00C5531E"/>
    <w:rsid w:val="00C85F25"/>
    <w:rsid w:val="00C9027C"/>
    <w:rsid w:val="00CA4133"/>
    <w:rsid w:val="00CC554D"/>
    <w:rsid w:val="00CD0552"/>
    <w:rsid w:val="00CF6046"/>
    <w:rsid w:val="00CF7D29"/>
    <w:rsid w:val="00D0147E"/>
    <w:rsid w:val="00D144DB"/>
    <w:rsid w:val="00D14FFF"/>
    <w:rsid w:val="00D4787E"/>
    <w:rsid w:val="00D75F05"/>
    <w:rsid w:val="00DB1B06"/>
    <w:rsid w:val="00DD0E78"/>
    <w:rsid w:val="00E04AFD"/>
    <w:rsid w:val="00E30CE9"/>
    <w:rsid w:val="00EB5CDD"/>
    <w:rsid w:val="00ED4FEA"/>
    <w:rsid w:val="00EF246E"/>
    <w:rsid w:val="00EF486D"/>
    <w:rsid w:val="00F14C25"/>
    <w:rsid w:val="00F30DB8"/>
    <w:rsid w:val="00F70E1D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FEAB48"/>
  <w15:docId w15:val="{836BA1EF-EA23-46D8-B67D-A614F7B1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68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EF2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breoffice.org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gitlab.com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github.com/" TargetMode="External"/><Relationship Id="rId11" Type="http://schemas.openxmlformats.org/officeDocument/2006/relationships/hyperlink" Target="https://opensource.org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jabref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zotero.org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61782-05F4-4233-B4B7-2BA60E139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17</TotalTime>
  <Pages>3</Pages>
  <Words>777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HP</cp:lastModifiedBy>
  <cp:revision>4</cp:revision>
  <cp:lastPrinted>2023-03-05T13:51:00Z</cp:lastPrinted>
  <dcterms:created xsi:type="dcterms:W3CDTF">2023-09-26T10:34:00Z</dcterms:created>
  <dcterms:modified xsi:type="dcterms:W3CDTF">2026-07-15T09:22:00Z</dcterms:modified>
</cp:coreProperties>
</file>